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B10" w:rsidRDefault="00FC7B10" w:rsidP="005D3F3C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Հավելված</w:t>
      </w:r>
      <w:r>
        <w:rPr>
          <w:rFonts w:ascii="GHEA Grapalat" w:hAnsi="GHEA Grapalat" w:cs="GHEA Grapalat"/>
          <w:sz w:val="20"/>
          <w:szCs w:val="20"/>
          <w:lang w:val="es-ES"/>
        </w:rPr>
        <w:t xml:space="preserve"> N 3</w:t>
      </w:r>
    </w:p>
    <w:p w:rsidR="00FC7B10" w:rsidRDefault="00FC7B10" w:rsidP="005D3F3C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  <w:r>
        <w:rPr>
          <w:rFonts w:ascii="GHEA Grapalat" w:hAnsi="GHEA Grapalat" w:cs="GHEA Grapalat"/>
          <w:sz w:val="20"/>
          <w:szCs w:val="20"/>
          <w:lang w:val="es-ES"/>
        </w:rPr>
        <w:t xml:space="preserve">&lt;&lt;     &gt;&gt; &lt;&lt;     &gt;&gt; 2014  </w:t>
      </w:r>
      <w:r>
        <w:rPr>
          <w:rFonts w:ascii="Sylfaen" w:hAnsi="Sylfaen" w:cs="Sylfaen"/>
          <w:sz w:val="20"/>
          <w:szCs w:val="20"/>
          <w:lang w:val="pt-BR"/>
        </w:rPr>
        <w:t>թ</w:t>
      </w:r>
      <w:r>
        <w:rPr>
          <w:rFonts w:ascii="GHEA Grapalat" w:hAnsi="GHEA Grapalat" w:cs="GHEA Grapalat"/>
          <w:sz w:val="20"/>
          <w:szCs w:val="20"/>
          <w:lang w:val="es-ES"/>
        </w:rPr>
        <w:t xml:space="preserve">. </w:t>
      </w:r>
      <w:r>
        <w:rPr>
          <w:rFonts w:ascii="Sylfaen" w:hAnsi="Sylfaen" w:cs="Sylfaen"/>
          <w:sz w:val="20"/>
          <w:szCs w:val="20"/>
          <w:lang w:val="es-ES"/>
        </w:rPr>
        <w:t>կնքված</w:t>
      </w:r>
      <w:r>
        <w:rPr>
          <w:rFonts w:ascii="GHEA Grapalat" w:hAnsi="GHEA Grapalat" w:cs="GHEA Grapalat"/>
          <w:sz w:val="20"/>
          <w:szCs w:val="20"/>
          <w:lang w:val="es-ES"/>
        </w:rPr>
        <w:t xml:space="preserve"> </w:t>
      </w:r>
    </w:p>
    <w:p w:rsidR="00FC7B10" w:rsidRDefault="00FC7B10" w:rsidP="005D3F3C">
      <w:pPr>
        <w:ind w:firstLine="720"/>
        <w:jc w:val="right"/>
        <w:rPr>
          <w:rFonts w:ascii="GHEA Grapalat" w:hAnsi="GHEA Grapalat" w:cs="GHEA Grapalat"/>
          <w:i/>
          <w:iCs/>
          <w:sz w:val="20"/>
          <w:szCs w:val="20"/>
          <w:lang w:val="es-ES"/>
        </w:rPr>
      </w:pPr>
      <w:r w:rsidRPr="006D4EB5">
        <w:rPr>
          <w:rFonts w:ascii="Sylfaen" w:hAnsi="Sylfaen" w:cs="Sylfaen"/>
          <w:b/>
          <w:bCs/>
          <w:lang w:val="hy-AM"/>
        </w:rPr>
        <w:t>ԱՄ</w:t>
      </w:r>
      <w:r>
        <w:rPr>
          <w:rFonts w:ascii="Sylfaen" w:hAnsi="Sylfaen" w:cs="Sylfaen"/>
          <w:b/>
          <w:bCs/>
        </w:rPr>
        <w:t>ԱԳԵՍ</w:t>
      </w:r>
      <w:r w:rsidRPr="006D4EB5">
        <w:rPr>
          <w:rFonts w:ascii="GHEA Grapalat" w:hAnsi="GHEA Grapalat" w:cs="GHEA Grapalat"/>
          <w:b/>
          <w:bCs/>
          <w:lang w:val="hy-AM"/>
        </w:rPr>
        <w:t>-</w:t>
      </w:r>
      <w:r w:rsidRPr="006D4EB5">
        <w:rPr>
          <w:rFonts w:ascii="Sylfaen" w:hAnsi="Sylfaen" w:cs="Sylfaen"/>
          <w:b/>
          <w:bCs/>
        </w:rPr>
        <w:t>ՇՀ</w:t>
      </w:r>
      <w:r w:rsidRPr="006D4EB5">
        <w:rPr>
          <w:rFonts w:ascii="GHEA Grapalat" w:hAnsi="GHEA Grapalat" w:cs="GHEA Grapalat"/>
          <w:b/>
          <w:bCs/>
        </w:rPr>
        <w:t>-</w:t>
      </w:r>
      <w:r w:rsidRPr="006D4EB5">
        <w:rPr>
          <w:rFonts w:ascii="Sylfaen" w:hAnsi="Sylfaen" w:cs="Sylfaen"/>
          <w:b/>
          <w:bCs/>
          <w:lang w:val="hy-AM"/>
        </w:rPr>
        <w:t>ԱՊՁԲ</w:t>
      </w:r>
      <w:r w:rsidRPr="006D4EB5">
        <w:rPr>
          <w:rFonts w:ascii="GHEA Grapalat" w:hAnsi="GHEA Grapalat" w:cs="GHEA Grapalat"/>
          <w:b/>
          <w:bCs/>
          <w:lang w:val="hy-AM"/>
        </w:rPr>
        <w:t>-1</w:t>
      </w:r>
      <w:r w:rsidRPr="006D4EB5">
        <w:rPr>
          <w:rFonts w:ascii="GHEA Grapalat" w:hAnsi="GHEA Grapalat" w:cs="GHEA Grapalat"/>
          <w:b/>
          <w:bCs/>
        </w:rPr>
        <w:t>4</w:t>
      </w:r>
      <w:r w:rsidRPr="006D4EB5">
        <w:rPr>
          <w:rFonts w:ascii="GHEA Grapalat" w:hAnsi="GHEA Grapalat" w:cs="GHEA Grapalat"/>
          <w:b/>
          <w:bCs/>
          <w:lang w:val="hy-AM"/>
        </w:rPr>
        <w:t>/</w:t>
      </w:r>
      <w:r w:rsidRPr="006D4EB5">
        <w:rPr>
          <w:rFonts w:ascii="GHEA Grapalat" w:hAnsi="GHEA Grapalat" w:cs="GHEA Grapalat"/>
          <w:b/>
          <w:bCs/>
        </w:rPr>
        <w:t>01</w:t>
      </w:r>
      <w:r w:rsidRPr="00762ECF">
        <w:rPr>
          <w:rFonts w:ascii="GHEA Grapalat" w:hAnsi="GHEA Grapalat" w:cs="GHEA Grapalat"/>
          <w:b/>
          <w:bCs/>
          <w:lang w:val="hy-AM"/>
        </w:rPr>
        <w:t xml:space="preserve"> </w:t>
      </w:r>
      <w:r w:rsidRPr="00762ECF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iCs/>
          <w:sz w:val="20"/>
          <w:szCs w:val="20"/>
          <w:lang w:val="hy-AM"/>
        </w:rPr>
        <w:t>ծածկագրով</w:t>
      </w:r>
      <w:r>
        <w:rPr>
          <w:rFonts w:ascii="GHEA Grapalat" w:hAnsi="GHEA Grapalat" w:cs="GHEA Grapalat"/>
          <w:i/>
          <w:iCs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iCs/>
          <w:sz w:val="20"/>
          <w:szCs w:val="20"/>
          <w:lang w:val="es-ES"/>
        </w:rPr>
        <w:t>գնման</w:t>
      </w:r>
      <w:r>
        <w:rPr>
          <w:rFonts w:ascii="GHEA Grapalat" w:hAnsi="GHEA Grapalat" w:cs="GHEA Grapalat"/>
          <w:i/>
          <w:iCs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iCs/>
          <w:sz w:val="20"/>
          <w:szCs w:val="20"/>
          <w:lang w:val="ru-RU"/>
        </w:rPr>
        <w:t>պայմանագրի</w:t>
      </w:r>
    </w:p>
    <w:p w:rsidR="00FC7B10" w:rsidRDefault="00FC7B10" w:rsidP="005D3F3C">
      <w:pPr>
        <w:tabs>
          <w:tab w:val="left" w:pos="9540"/>
        </w:tabs>
        <w:rPr>
          <w:rFonts w:ascii="GHEA Grapalat" w:hAnsi="GHEA Grapalat" w:cs="GHEA Grapalat"/>
          <w:sz w:val="20"/>
          <w:szCs w:val="20"/>
          <w:lang w:val="es-ES"/>
        </w:rPr>
      </w:pPr>
    </w:p>
    <w:p w:rsidR="00FC7B10" w:rsidRDefault="00FC7B10" w:rsidP="005D3F3C">
      <w:pPr>
        <w:tabs>
          <w:tab w:val="left" w:pos="9540"/>
        </w:tabs>
        <w:rPr>
          <w:rFonts w:ascii="GHEA Grapalat" w:hAnsi="GHEA Grapalat" w:cs="GHEA Grapalat"/>
          <w:sz w:val="20"/>
          <w:szCs w:val="20"/>
          <w:lang w:val="es-ES"/>
        </w:rPr>
      </w:pPr>
    </w:p>
    <w:p w:rsidR="00FC7B10" w:rsidRDefault="00FC7B10" w:rsidP="005D3F3C">
      <w:pPr>
        <w:tabs>
          <w:tab w:val="left" w:pos="9540"/>
        </w:tabs>
        <w:rPr>
          <w:rFonts w:ascii="GHEA Grapalat" w:hAnsi="GHEA Grapalat" w:cs="GHEA Grapalat"/>
          <w:sz w:val="20"/>
          <w:szCs w:val="20"/>
          <w:lang w:val="es-ES"/>
        </w:rPr>
      </w:pPr>
    </w:p>
    <w:p w:rsidR="00FC7B10" w:rsidRDefault="00FC7B10" w:rsidP="00C34903">
      <w:pPr>
        <w:jc w:val="center"/>
        <w:rPr>
          <w:rFonts w:ascii="GHEA Grapalat" w:hAnsi="GHEA Grapalat" w:cs="GHEA Grapalat"/>
          <w:b/>
          <w:bCs/>
          <w:lang w:val="es-ES"/>
        </w:rPr>
      </w:pPr>
      <w:r>
        <w:rPr>
          <w:rFonts w:ascii="Sylfaen" w:hAnsi="Sylfaen" w:cs="Sylfaen"/>
          <w:b/>
          <w:bCs/>
          <w:lang w:val="pt-BR"/>
        </w:rPr>
        <w:t>Դեղորայքի</w:t>
      </w:r>
      <w:r>
        <w:rPr>
          <w:rFonts w:ascii="GHEA Grapalat" w:hAnsi="GHEA Grapalat" w:cs="GHEA Grapalat"/>
          <w:b/>
          <w:bCs/>
          <w:lang w:val="pt-BR"/>
        </w:rPr>
        <w:t xml:space="preserve"> </w:t>
      </w:r>
      <w:r>
        <w:rPr>
          <w:rFonts w:ascii="Sylfaen" w:hAnsi="Sylfaen" w:cs="Sylfaen"/>
          <w:b/>
          <w:bCs/>
          <w:lang w:val="pt-BR"/>
        </w:rPr>
        <w:t>և</w:t>
      </w:r>
      <w:r>
        <w:rPr>
          <w:rFonts w:ascii="GHEA Grapalat" w:hAnsi="GHEA Grapalat" w:cs="GHEA Grapalat"/>
          <w:b/>
          <w:bCs/>
          <w:lang w:val="pt-BR"/>
        </w:rPr>
        <w:t xml:space="preserve"> </w:t>
      </w:r>
      <w:r>
        <w:rPr>
          <w:rFonts w:ascii="Sylfaen" w:hAnsi="Sylfaen" w:cs="Sylfaen"/>
          <w:b/>
          <w:bCs/>
          <w:lang w:val="pt-BR"/>
        </w:rPr>
        <w:t>պատվաստանյութերի</w:t>
      </w:r>
      <w:r>
        <w:rPr>
          <w:rFonts w:ascii="GHEA Grapalat" w:hAnsi="GHEA Grapalat" w:cs="GHEA Grapalat"/>
          <w:b/>
          <w:bCs/>
          <w:lang w:val="pt-BR"/>
        </w:rPr>
        <w:t xml:space="preserve"> </w:t>
      </w:r>
      <w:r>
        <w:rPr>
          <w:rFonts w:ascii="Sylfaen" w:hAnsi="Sylfaen" w:cs="Sylfaen"/>
          <w:b/>
          <w:bCs/>
          <w:lang w:val="pt-BR"/>
        </w:rPr>
        <w:t>ձեռք</w:t>
      </w:r>
      <w:r>
        <w:rPr>
          <w:rFonts w:ascii="GHEA Grapalat" w:hAnsi="GHEA Grapalat" w:cs="GHEA Grapalat"/>
          <w:b/>
          <w:bCs/>
          <w:lang w:val="pt-BR"/>
        </w:rPr>
        <w:t xml:space="preserve"> </w:t>
      </w:r>
      <w:r>
        <w:rPr>
          <w:rFonts w:ascii="Sylfaen" w:hAnsi="Sylfaen" w:cs="Sylfaen"/>
          <w:b/>
          <w:bCs/>
          <w:lang w:val="pt-BR"/>
        </w:rPr>
        <w:t>բերման</w:t>
      </w:r>
      <w:r w:rsidRPr="00F92B5A">
        <w:rPr>
          <w:rFonts w:ascii="GHEA Grapalat" w:hAnsi="GHEA Grapalat" w:cs="GHEA Grapalat"/>
          <w:b/>
          <w:bCs/>
          <w:lang w:val="es-ES"/>
        </w:rPr>
        <w:t xml:space="preserve"> </w:t>
      </w:r>
    </w:p>
    <w:p w:rsidR="00FC7B10" w:rsidRPr="00952729" w:rsidRDefault="00FC7B10" w:rsidP="00641D00">
      <w:pPr>
        <w:jc w:val="center"/>
        <w:rPr>
          <w:rFonts w:ascii="GHEA Grapalat" w:hAnsi="GHEA Grapalat" w:cs="GHEA Grapalat"/>
          <w:b/>
          <w:bCs/>
          <w:lang w:val="es-ES"/>
        </w:rPr>
      </w:pPr>
      <w:r w:rsidRPr="00952729">
        <w:rPr>
          <w:rFonts w:ascii="GHEA Grapalat" w:hAnsi="GHEA Grapalat" w:cs="GHEA Grapalat"/>
          <w:b/>
          <w:bCs/>
          <w:lang w:val="pt-BR"/>
        </w:rPr>
        <w:t xml:space="preserve"> </w:t>
      </w:r>
    </w:p>
    <w:p w:rsidR="00FC7B10" w:rsidRPr="005C4FA3" w:rsidRDefault="00FC7B10" w:rsidP="006B1ADA">
      <w:pPr>
        <w:jc w:val="center"/>
        <w:rPr>
          <w:rFonts w:ascii="GHEA Grapalat" w:hAnsi="GHEA Grapalat" w:cs="GHEA Grapalat"/>
          <w:b/>
          <w:bCs/>
          <w:sz w:val="22"/>
          <w:szCs w:val="22"/>
          <w:lang w:val="es-ES"/>
        </w:rPr>
      </w:pPr>
    </w:p>
    <w:p w:rsidR="00FC7B10" w:rsidRPr="00EF3779" w:rsidRDefault="00FC7B10" w:rsidP="00EF3779">
      <w:pPr>
        <w:jc w:val="center"/>
        <w:rPr>
          <w:rFonts w:ascii="GHEA Grapalat" w:hAnsi="GHEA Grapalat" w:cs="GHEA Grapalat"/>
          <w:b/>
          <w:bCs/>
          <w:lang w:val="es-ES"/>
        </w:rPr>
      </w:pPr>
      <w:r>
        <w:rPr>
          <w:rFonts w:ascii="GHEA Grapalat" w:hAnsi="GHEA Grapalat" w:cs="GHEA Grapalat"/>
          <w:b/>
          <w:bCs/>
          <w:sz w:val="22"/>
          <w:szCs w:val="22"/>
          <w:lang w:val="es-ES"/>
        </w:rPr>
        <w:t xml:space="preserve"> </w:t>
      </w:r>
    </w:p>
    <w:p w:rsidR="00FC7B10" w:rsidRDefault="00FC7B10" w:rsidP="005D3F3C">
      <w:pPr>
        <w:ind w:firstLine="709"/>
        <w:jc w:val="center"/>
        <w:rPr>
          <w:rFonts w:ascii="GHEA Grapalat" w:hAnsi="GHEA Grapalat" w:cs="GHEA Grapalat"/>
          <w:b/>
          <w:bCs/>
          <w:sz w:val="28"/>
          <w:szCs w:val="28"/>
          <w:lang w:val="nb-NO"/>
        </w:rPr>
      </w:pPr>
      <w:r>
        <w:rPr>
          <w:rFonts w:ascii="Sylfaen" w:hAnsi="Sylfaen" w:cs="Sylfaen"/>
          <w:b/>
          <w:bCs/>
          <w:sz w:val="28"/>
          <w:szCs w:val="28"/>
          <w:lang w:val="nb-NO"/>
        </w:rPr>
        <w:t>ՎՃԱՐՄԱՆ</w:t>
      </w:r>
      <w:r>
        <w:rPr>
          <w:rFonts w:ascii="GHEA Grapalat" w:hAnsi="GHEA Grapalat" w:cs="GHEA Grapalat"/>
          <w:b/>
          <w:bCs/>
          <w:sz w:val="28"/>
          <w:szCs w:val="28"/>
          <w:lang w:val="nb-NO"/>
        </w:rPr>
        <w:t xml:space="preserve">  </w:t>
      </w:r>
      <w:r>
        <w:rPr>
          <w:rFonts w:ascii="Sylfaen" w:hAnsi="Sylfaen" w:cs="Sylfaen"/>
          <w:b/>
          <w:bCs/>
          <w:sz w:val="28"/>
          <w:szCs w:val="28"/>
          <w:lang w:val="nb-NO"/>
        </w:rPr>
        <w:t>ԺԱՄԱՆԱԿԱՑՈՒՅՑ</w:t>
      </w:r>
    </w:p>
    <w:p w:rsidR="00FC7B10" w:rsidRDefault="00FC7B10" w:rsidP="005D3F3C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FC7B10" w:rsidRDefault="00FC7B10" w:rsidP="005D3F3C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  <w:r>
        <w:rPr>
          <w:rFonts w:ascii="GHEA Grapalat" w:hAnsi="GHEA Grapalat" w:cs="GHEA Grapalat"/>
          <w:sz w:val="20"/>
          <w:szCs w:val="20"/>
          <w:lang w:val="es-ES"/>
        </w:rPr>
        <w:t xml:space="preserve">   </w:t>
      </w:r>
    </w:p>
    <w:tbl>
      <w:tblPr>
        <w:tblW w:w="108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1843"/>
        <w:gridCol w:w="503"/>
        <w:gridCol w:w="630"/>
        <w:gridCol w:w="621"/>
        <w:gridCol w:w="630"/>
        <w:gridCol w:w="630"/>
        <w:gridCol w:w="630"/>
        <w:gridCol w:w="711"/>
        <w:gridCol w:w="465"/>
        <w:gridCol w:w="709"/>
        <w:gridCol w:w="567"/>
        <w:gridCol w:w="708"/>
        <w:gridCol w:w="823"/>
        <w:gridCol w:w="976"/>
      </w:tblGrid>
      <w:tr w:rsidR="00FC7B10" w:rsidRPr="006D4EB5">
        <w:trPr>
          <w:cantSplit/>
          <w:trHeight w:val="593"/>
        </w:trPr>
        <w:tc>
          <w:tcPr>
            <w:tcW w:w="425" w:type="dxa"/>
            <w:vMerge w:val="restart"/>
            <w:vAlign w:val="center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>N</w:t>
            </w:r>
          </w:p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GHEA Grapalat" w:hAnsi="GHEA Grapalat" w:cs="GHEA Grapalat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Ապրանքի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03" w:type="dxa"/>
            <w:gridSpan w:val="13"/>
          </w:tcPr>
          <w:p w:rsidR="00FC7B10" w:rsidRDefault="00FC7B10" w:rsidP="00FE7606">
            <w:pPr>
              <w:spacing w:line="276" w:lineRule="auto"/>
              <w:ind w:right="-1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Նախատեսվում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է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ֆինանսավորել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2014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թ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.`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FC7B10" w:rsidRPr="00FE7606">
        <w:trPr>
          <w:cantSplit/>
          <w:trHeight w:val="1412"/>
        </w:trPr>
        <w:tc>
          <w:tcPr>
            <w:tcW w:w="425" w:type="dxa"/>
            <w:vMerge/>
            <w:vAlign w:val="center"/>
          </w:tcPr>
          <w:p w:rsidR="00FC7B10" w:rsidRDefault="00FC7B10">
            <w:pPr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843" w:type="dxa"/>
            <w:vMerge/>
            <w:vAlign w:val="center"/>
          </w:tcPr>
          <w:p w:rsidR="00FC7B10" w:rsidRDefault="00FC7B10">
            <w:pPr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03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հուլիս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465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709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սեպտեմբեր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8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GHEA Grapalat" w:hAnsi="GHEA Grapalat" w:cs="GHEA Grapalat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23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C7B10" w:rsidRDefault="00FC7B10">
            <w:pPr>
              <w:spacing w:line="276" w:lineRule="auto"/>
              <w:ind w:right="-1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GHEA Grapalat" w:hAnsi="GHEA Grapalat" w:cs="GHEA Grapalat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FC7B10" w:rsidRDefault="00FC7B10">
            <w:pPr>
              <w:spacing w:line="276" w:lineRule="auto"/>
              <w:ind w:right="-1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Տարի</w:t>
            </w:r>
          </w:p>
        </w:tc>
      </w:tr>
      <w:tr w:rsidR="00FC7B10" w:rsidRPr="006B1ADA">
        <w:trPr>
          <w:cantSplit/>
          <w:trHeight w:val="338"/>
        </w:trPr>
        <w:tc>
          <w:tcPr>
            <w:tcW w:w="425" w:type="dxa"/>
            <w:vAlign w:val="center"/>
          </w:tcPr>
          <w:p w:rsidR="00FC7B10" w:rsidRDefault="00FC7B10">
            <w:pPr>
              <w:spacing w:line="276" w:lineRule="auto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GHEA Grapalat" w:hAnsi="GHEA Grapalat" w:cs="GHEA Grapalat"/>
                <w:lang w:val="pt-BR"/>
              </w:rPr>
              <w:t>1</w:t>
            </w:r>
          </w:p>
        </w:tc>
        <w:tc>
          <w:tcPr>
            <w:tcW w:w="1843" w:type="dxa"/>
          </w:tcPr>
          <w:p w:rsidR="00FC7B10" w:rsidRPr="00087520" w:rsidRDefault="00FC7B10" w:rsidP="00C34903">
            <w:pPr>
              <w:widowControl w:val="0"/>
              <w:spacing w:line="276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Դեղորայք</w:t>
            </w:r>
          </w:p>
        </w:tc>
        <w:tc>
          <w:tcPr>
            <w:tcW w:w="503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621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pt-BR"/>
              </w:rPr>
              <w:t>20</w:t>
            </w: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pt-BR"/>
              </w:rPr>
              <w:t>30</w:t>
            </w: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pt-BR"/>
              </w:rPr>
              <w:t>40</w:t>
            </w:r>
          </w:p>
        </w:tc>
        <w:tc>
          <w:tcPr>
            <w:tcW w:w="711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pt-BR"/>
              </w:rPr>
              <w:t>50</w:t>
            </w:r>
          </w:p>
        </w:tc>
        <w:tc>
          <w:tcPr>
            <w:tcW w:w="465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pt-BR"/>
              </w:rPr>
              <w:t>60</w:t>
            </w:r>
          </w:p>
        </w:tc>
        <w:tc>
          <w:tcPr>
            <w:tcW w:w="709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pt-BR"/>
              </w:rPr>
              <w:t>70</w:t>
            </w:r>
          </w:p>
        </w:tc>
        <w:tc>
          <w:tcPr>
            <w:tcW w:w="567" w:type="dxa"/>
          </w:tcPr>
          <w:p w:rsidR="00FC7B10" w:rsidRPr="00445D99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445D99">
              <w:rPr>
                <w:rFonts w:ascii="GHEA Grapalat" w:hAnsi="GHEA Grapalat" w:cs="GHEA Grapalat"/>
                <w:sz w:val="18"/>
                <w:szCs w:val="18"/>
                <w:lang w:val="pt-BR"/>
              </w:rPr>
              <w:t>80</w:t>
            </w:r>
          </w:p>
        </w:tc>
        <w:tc>
          <w:tcPr>
            <w:tcW w:w="708" w:type="dxa"/>
            <w:vAlign w:val="center"/>
          </w:tcPr>
          <w:p w:rsidR="00FC7B10" w:rsidRPr="00445D99" w:rsidRDefault="00FC7B10" w:rsidP="002019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90</w:t>
            </w:r>
          </w:p>
        </w:tc>
        <w:tc>
          <w:tcPr>
            <w:tcW w:w="823" w:type="dxa"/>
            <w:vAlign w:val="center"/>
          </w:tcPr>
          <w:p w:rsidR="00FC7B10" w:rsidRPr="00A93F0D" w:rsidRDefault="00FC7B10" w:rsidP="002467C8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 xml:space="preserve">100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%</w:t>
            </w:r>
          </w:p>
        </w:tc>
        <w:tc>
          <w:tcPr>
            <w:tcW w:w="976" w:type="dxa"/>
            <w:tcBorders>
              <w:left w:val="single" w:sz="4" w:space="0" w:color="000000"/>
            </w:tcBorders>
            <w:vAlign w:val="center"/>
          </w:tcPr>
          <w:p w:rsidR="00FC7B10" w:rsidRPr="00A93F0D" w:rsidRDefault="00FC7B10" w:rsidP="002467C8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 xml:space="preserve">100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%</w:t>
            </w:r>
          </w:p>
        </w:tc>
      </w:tr>
      <w:tr w:rsidR="00FC7B10" w:rsidRPr="006B1ADA">
        <w:trPr>
          <w:cantSplit/>
          <w:trHeight w:val="338"/>
        </w:trPr>
        <w:tc>
          <w:tcPr>
            <w:tcW w:w="425" w:type="dxa"/>
            <w:vAlign w:val="center"/>
          </w:tcPr>
          <w:p w:rsidR="00FC7B10" w:rsidRDefault="00FC7B10">
            <w:pPr>
              <w:spacing w:line="276" w:lineRule="auto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843" w:type="dxa"/>
          </w:tcPr>
          <w:p w:rsidR="00FC7B10" w:rsidRPr="00087520" w:rsidRDefault="00FC7B10" w:rsidP="00A25A7F">
            <w:pPr>
              <w:widowControl w:val="0"/>
              <w:spacing w:line="276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503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621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</w:tcPr>
          <w:p w:rsidR="00FC7B10" w:rsidRPr="006B1ADA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08" w:type="dxa"/>
            <w:vAlign w:val="center"/>
          </w:tcPr>
          <w:p w:rsidR="00FC7B10" w:rsidRPr="00A93F0D" w:rsidRDefault="00FC7B10" w:rsidP="0020197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823" w:type="dxa"/>
            <w:vAlign w:val="center"/>
          </w:tcPr>
          <w:p w:rsidR="00FC7B10" w:rsidRPr="00A93F0D" w:rsidRDefault="00FC7B10" w:rsidP="002467C8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  <w:vAlign w:val="center"/>
          </w:tcPr>
          <w:p w:rsidR="00FC7B10" w:rsidRPr="00A93F0D" w:rsidRDefault="00FC7B10" w:rsidP="002467C8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FC7B10" w:rsidRPr="006B1ADA">
        <w:trPr>
          <w:cantSplit/>
          <w:trHeight w:val="338"/>
        </w:trPr>
        <w:tc>
          <w:tcPr>
            <w:tcW w:w="425" w:type="dxa"/>
            <w:vAlign w:val="center"/>
          </w:tcPr>
          <w:p w:rsidR="00FC7B10" w:rsidRDefault="00FC7B10">
            <w:pPr>
              <w:spacing w:line="276" w:lineRule="auto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843" w:type="dxa"/>
          </w:tcPr>
          <w:p w:rsidR="00FC7B10" w:rsidRDefault="00FC7B10">
            <w:pPr>
              <w:widowControl w:val="0"/>
              <w:spacing w:line="276" w:lineRule="auto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Ընդամենը</w:t>
            </w:r>
          </w:p>
        </w:tc>
        <w:tc>
          <w:tcPr>
            <w:tcW w:w="503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621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</w:tcPr>
          <w:p w:rsidR="00FC7B10" w:rsidRPr="006B1ADA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08" w:type="dxa"/>
            <w:vAlign w:val="center"/>
          </w:tcPr>
          <w:p w:rsidR="00FC7B10" w:rsidRPr="00A93F0D" w:rsidRDefault="00FC7B10" w:rsidP="0020197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823" w:type="dxa"/>
            <w:vAlign w:val="center"/>
          </w:tcPr>
          <w:p w:rsidR="00FC7B10" w:rsidRPr="00A93F0D" w:rsidRDefault="00FC7B10" w:rsidP="002467C8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 xml:space="preserve">100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%</w:t>
            </w:r>
          </w:p>
        </w:tc>
        <w:tc>
          <w:tcPr>
            <w:tcW w:w="976" w:type="dxa"/>
            <w:tcBorders>
              <w:left w:val="single" w:sz="4" w:space="0" w:color="000000"/>
            </w:tcBorders>
            <w:vAlign w:val="center"/>
          </w:tcPr>
          <w:p w:rsidR="00FC7B10" w:rsidRPr="00A93F0D" w:rsidRDefault="00FC7B10" w:rsidP="002467C8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 xml:space="preserve">100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%</w:t>
            </w:r>
          </w:p>
        </w:tc>
      </w:tr>
    </w:tbl>
    <w:p w:rsidR="00FC7B10" w:rsidRPr="006B1ADA" w:rsidRDefault="00FC7B10" w:rsidP="005D3F3C">
      <w:pPr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FC7B10" w:rsidRPr="006B1ADA" w:rsidRDefault="00FC7B10" w:rsidP="005D3F3C">
      <w:pPr>
        <w:rPr>
          <w:rFonts w:ascii="GHEA Grapalat" w:hAnsi="GHEA Grapalat" w:cs="GHEA Grapalat"/>
          <w:sz w:val="20"/>
          <w:szCs w:val="20"/>
          <w:lang w:val="pt-BR"/>
        </w:rPr>
      </w:pPr>
    </w:p>
    <w:p w:rsidR="00FC7B10" w:rsidRPr="006B1ADA" w:rsidRDefault="00FC7B10" w:rsidP="005D3F3C">
      <w:pPr>
        <w:rPr>
          <w:rFonts w:ascii="GHEA Grapalat" w:hAnsi="GHEA Grapalat" w:cs="GHEA Grapalat"/>
          <w:sz w:val="20"/>
          <w:szCs w:val="20"/>
          <w:lang w:val="pt-BR"/>
        </w:rPr>
      </w:pPr>
    </w:p>
    <w:p w:rsidR="00FC7B10" w:rsidRPr="006B1ADA" w:rsidRDefault="00FC7B10" w:rsidP="005D3F3C">
      <w:pPr>
        <w:rPr>
          <w:rFonts w:ascii="GHEA Grapalat" w:hAnsi="GHEA Grapalat" w:cs="GHEA Grapalat"/>
          <w:sz w:val="20"/>
          <w:szCs w:val="20"/>
          <w:lang w:val="pt-BR"/>
        </w:rPr>
      </w:pPr>
    </w:p>
    <w:tbl>
      <w:tblPr>
        <w:tblW w:w="9645" w:type="dxa"/>
        <w:tblInd w:w="-106" w:type="dxa"/>
        <w:tblLayout w:type="fixed"/>
        <w:tblLook w:val="00A0"/>
      </w:tblPr>
      <w:tblGrid>
        <w:gridCol w:w="4539"/>
        <w:gridCol w:w="760"/>
        <w:gridCol w:w="4346"/>
      </w:tblGrid>
      <w:tr w:rsidR="00FC7B10" w:rsidRPr="00A93F0D">
        <w:tc>
          <w:tcPr>
            <w:tcW w:w="4539" w:type="dxa"/>
          </w:tcPr>
          <w:p w:rsidR="00FC7B10" w:rsidRDefault="00FC7B10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nb-NO"/>
              </w:rPr>
            </w:pPr>
          </w:p>
          <w:p w:rsidR="00FC7B10" w:rsidRDefault="00FC7B10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FC7B10" w:rsidRDefault="00FC7B10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>------------------------------------------------------</w:t>
            </w:r>
          </w:p>
          <w:p w:rsidR="00FC7B10" w:rsidRDefault="00FC7B10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FC7B10" w:rsidRDefault="00FC7B10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>-----------------------------------------------------------</w:t>
            </w:r>
          </w:p>
          <w:p w:rsidR="00FC7B10" w:rsidRDefault="00FC7B10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FC7B10" w:rsidRDefault="00FC7B10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>----------------------------------------------------------</w:t>
            </w:r>
          </w:p>
          <w:p w:rsidR="00FC7B10" w:rsidRDefault="00FC7B10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FC7B10" w:rsidRDefault="00FC7B10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FC7B10" w:rsidRPr="001E5AD9" w:rsidRDefault="00FC7B10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----------------------</w:t>
            </w:r>
          </w:p>
          <w:p w:rsidR="00FC7B10" w:rsidRDefault="00FC7B10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1E5AD9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         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/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/</w:t>
            </w:r>
          </w:p>
          <w:p w:rsidR="00FC7B10" w:rsidRDefault="00FC7B10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.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FC7B10" w:rsidRDefault="00FC7B10">
            <w:pPr>
              <w:spacing w:line="360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FC7B10" w:rsidRPr="001E5AD9" w:rsidRDefault="00FC7B10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hy-AM"/>
              </w:rPr>
            </w:pPr>
          </w:p>
          <w:p w:rsidR="00FC7B10" w:rsidRDefault="00FC7B10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FC7B10" w:rsidRPr="005C3971" w:rsidRDefault="00FC7B1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pt-BR"/>
              </w:rPr>
              <w:t>----------------------------------</w:t>
            </w:r>
          </w:p>
          <w:p w:rsidR="00FC7B10" w:rsidRPr="005C3971" w:rsidRDefault="00FC7B1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pt-BR"/>
              </w:rPr>
              <w:t>-------------------------------------------</w:t>
            </w: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       </w:t>
            </w:r>
          </w:p>
          <w:p w:rsidR="00FC7B10" w:rsidRPr="00A93F0D" w:rsidRDefault="00FC7B1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</w:t>
            </w:r>
          </w:p>
          <w:p w:rsidR="00FC7B10" w:rsidRPr="00A93F0D" w:rsidRDefault="00FC7B1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FC7B10" w:rsidRPr="00A93F0D" w:rsidRDefault="00FC7B1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FC7B10" w:rsidRPr="005C3971" w:rsidRDefault="00FC7B1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  <w:p w:rsidR="00FC7B10" w:rsidRPr="005C3971" w:rsidRDefault="00FC7B1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    </w:t>
            </w:r>
          </w:p>
          <w:p w:rsidR="00FC7B10" w:rsidRPr="005C3971" w:rsidRDefault="00FC7B1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------------------------</w:t>
            </w:r>
            <w:r>
              <w:rPr>
                <w:rFonts w:ascii="GHEA Grapalat" w:hAnsi="GHEA Grapalat" w:cs="GHEA Grapalat"/>
                <w:sz w:val="18"/>
                <w:szCs w:val="18"/>
              </w:rPr>
              <w:t>-------------------------</w:t>
            </w:r>
            <w:r w:rsidRPr="00FE64A7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</w:t>
            </w:r>
          </w:p>
          <w:p w:rsidR="00FC7B10" w:rsidRPr="005C3971" w:rsidRDefault="00FC7B10" w:rsidP="001547CD">
            <w:pPr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Sylfaen" w:hAnsi="Sylfaen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>)</w:t>
            </w:r>
          </w:p>
          <w:p w:rsidR="00FC7B10" w:rsidRPr="00FE64A7" w:rsidRDefault="00FC7B1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Sylfaen" w:hAnsi="Sylfaen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Sylfaen" w:hAnsi="Sylfaen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</w:t>
            </w:r>
          </w:p>
          <w:p w:rsidR="00FC7B10" w:rsidRDefault="00FC7B10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FC7B10" w:rsidRDefault="00FC7B10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</w:tr>
    </w:tbl>
    <w:p w:rsidR="00FC7B10" w:rsidRPr="00F35CB5" w:rsidRDefault="00FC7B10" w:rsidP="0077388F">
      <w:pPr>
        <w:rPr>
          <w:rFonts w:ascii="GHEA Grapalat" w:hAnsi="GHEA Grapalat" w:cs="GHEA Grapalat"/>
          <w:sz w:val="20"/>
          <w:szCs w:val="20"/>
          <w:lang w:val="hy-AM"/>
        </w:rPr>
      </w:pPr>
    </w:p>
    <w:sectPr w:rsidR="00FC7B10" w:rsidRPr="00F35CB5" w:rsidSect="00FC4474">
      <w:pgSz w:w="11906" w:h="16838"/>
      <w:pgMar w:top="1134" w:right="850" w:bottom="113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3F3C"/>
    <w:rsid w:val="00025123"/>
    <w:rsid w:val="000403D3"/>
    <w:rsid w:val="00051812"/>
    <w:rsid w:val="00087520"/>
    <w:rsid w:val="00094459"/>
    <w:rsid w:val="000F3D34"/>
    <w:rsid w:val="000F7917"/>
    <w:rsid w:val="00131D80"/>
    <w:rsid w:val="0015323B"/>
    <w:rsid w:val="001547CD"/>
    <w:rsid w:val="00171C21"/>
    <w:rsid w:val="001920B9"/>
    <w:rsid w:val="001E5AD9"/>
    <w:rsid w:val="0020197A"/>
    <w:rsid w:val="002467C8"/>
    <w:rsid w:val="002738C7"/>
    <w:rsid w:val="00290698"/>
    <w:rsid w:val="002F3647"/>
    <w:rsid w:val="00372BEE"/>
    <w:rsid w:val="003C3F83"/>
    <w:rsid w:val="004001BF"/>
    <w:rsid w:val="00411CC7"/>
    <w:rsid w:val="00433D20"/>
    <w:rsid w:val="00445D99"/>
    <w:rsid w:val="005776DC"/>
    <w:rsid w:val="005C3971"/>
    <w:rsid w:val="005C4FA3"/>
    <w:rsid w:val="005D3F3C"/>
    <w:rsid w:val="005F2781"/>
    <w:rsid w:val="00604AA2"/>
    <w:rsid w:val="00636540"/>
    <w:rsid w:val="00641D00"/>
    <w:rsid w:val="006B1ADA"/>
    <w:rsid w:val="006D4EB5"/>
    <w:rsid w:val="00705272"/>
    <w:rsid w:val="0075707E"/>
    <w:rsid w:val="00762ECF"/>
    <w:rsid w:val="0077388F"/>
    <w:rsid w:val="007A33BC"/>
    <w:rsid w:val="00820D2D"/>
    <w:rsid w:val="00825E69"/>
    <w:rsid w:val="00841CCB"/>
    <w:rsid w:val="00853FB3"/>
    <w:rsid w:val="008A6486"/>
    <w:rsid w:val="008D4A3B"/>
    <w:rsid w:val="0090315C"/>
    <w:rsid w:val="00924B10"/>
    <w:rsid w:val="0093702D"/>
    <w:rsid w:val="00952729"/>
    <w:rsid w:val="00972114"/>
    <w:rsid w:val="009977C5"/>
    <w:rsid w:val="009B752B"/>
    <w:rsid w:val="00A25A7F"/>
    <w:rsid w:val="00A6549B"/>
    <w:rsid w:val="00A67878"/>
    <w:rsid w:val="00A93F0D"/>
    <w:rsid w:val="00B53E4F"/>
    <w:rsid w:val="00BB16F5"/>
    <w:rsid w:val="00C05BF4"/>
    <w:rsid w:val="00C1762E"/>
    <w:rsid w:val="00C32441"/>
    <w:rsid w:val="00C34903"/>
    <w:rsid w:val="00C757D3"/>
    <w:rsid w:val="00C83487"/>
    <w:rsid w:val="00C950FC"/>
    <w:rsid w:val="00D3121F"/>
    <w:rsid w:val="00DA7B49"/>
    <w:rsid w:val="00DB028A"/>
    <w:rsid w:val="00E41701"/>
    <w:rsid w:val="00E45ADD"/>
    <w:rsid w:val="00E564AD"/>
    <w:rsid w:val="00EF3779"/>
    <w:rsid w:val="00F35CB5"/>
    <w:rsid w:val="00F92B5A"/>
    <w:rsid w:val="00F9302E"/>
    <w:rsid w:val="00F97C40"/>
    <w:rsid w:val="00FC4474"/>
    <w:rsid w:val="00FC7B10"/>
    <w:rsid w:val="00FE64A7"/>
    <w:rsid w:val="00FE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3C"/>
    <w:rPr>
      <w:rFonts w:ascii="Times Armenian" w:eastAsia="Times New Roman" w:hAnsi="Times Armenian" w:cs="Times Armenian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21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</TotalTime>
  <Pages>1</Pages>
  <Words>160</Words>
  <Characters>916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PAG</cp:lastModifiedBy>
  <cp:revision>57</cp:revision>
  <cp:lastPrinted>2013-11-14T12:12:00Z</cp:lastPrinted>
  <dcterms:created xsi:type="dcterms:W3CDTF">2012-10-25T07:27:00Z</dcterms:created>
  <dcterms:modified xsi:type="dcterms:W3CDTF">2014-03-27T14:07:00Z</dcterms:modified>
</cp:coreProperties>
</file>